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F53" w:rsidRDefault="00691F53" w:rsidP="00691F5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91F53" w:rsidRDefault="00691F53" w:rsidP="00691F53">
      <w:pPr>
        <w:pStyle w:val="NoSpacing"/>
      </w:pPr>
    </w:p>
    <w:p w:rsidR="00691F53" w:rsidRDefault="00691F53" w:rsidP="00691F53">
      <w:pPr>
        <w:pStyle w:val="NoSpacing"/>
      </w:pPr>
    </w:p>
    <w:p w:rsidR="00691F53" w:rsidRDefault="00691F53" w:rsidP="00691F53">
      <w:pPr>
        <w:pStyle w:val="NoSpacing"/>
      </w:pPr>
      <w:r>
        <w:t>22 Sep.1423</w:t>
      </w:r>
      <w:r>
        <w:tab/>
        <w:t>He was a juror on the inquisition post mortem held in Bakewell,</w:t>
      </w:r>
    </w:p>
    <w:p w:rsidR="00691F53" w:rsidRDefault="00691F53" w:rsidP="00691F53">
      <w:pPr>
        <w:pStyle w:val="NoSpacing"/>
      </w:pPr>
      <w:r>
        <w:tab/>
      </w:r>
      <w:r>
        <w:tab/>
        <w:t>Derbyshire, into lands of the late Elizabeth de Neville(q.v.).</w:t>
      </w:r>
    </w:p>
    <w:p w:rsidR="00691F53" w:rsidRDefault="00691F53" w:rsidP="00691F5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22-149)</w:t>
      </w:r>
    </w:p>
    <w:p w:rsidR="00691F53" w:rsidRDefault="00691F53" w:rsidP="00691F53">
      <w:pPr>
        <w:pStyle w:val="NoSpacing"/>
      </w:pPr>
    </w:p>
    <w:p w:rsidR="00691F53" w:rsidRDefault="00691F53" w:rsidP="00691F53">
      <w:pPr>
        <w:pStyle w:val="NoSpacing"/>
      </w:pPr>
    </w:p>
    <w:p w:rsidR="006B2F86" w:rsidRPr="00691F53" w:rsidRDefault="00691F53" w:rsidP="00691F53">
      <w:pPr>
        <w:pStyle w:val="NoSpacing"/>
      </w:pPr>
      <w:r>
        <w:t>20 March 2017</w:t>
      </w:r>
      <w:bookmarkStart w:id="0" w:name="_GoBack"/>
      <w:bookmarkEnd w:id="0"/>
    </w:p>
    <w:sectPr w:rsidR="006B2F86" w:rsidRPr="00691F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F53" w:rsidRDefault="00691F53" w:rsidP="00E71FC3">
      <w:pPr>
        <w:spacing w:after="0" w:line="240" w:lineRule="auto"/>
      </w:pPr>
      <w:r>
        <w:separator/>
      </w:r>
    </w:p>
  </w:endnote>
  <w:endnote w:type="continuationSeparator" w:id="0">
    <w:p w:rsidR="00691F53" w:rsidRDefault="00691F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F53" w:rsidRDefault="00691F53" w:rsidP="00E71FC3">
      <w:pPr>
        <w:spacing w:after="0" w:line="240" w:lineRule="auto"/>
      </w:pPr>
      <w:r>
        <w:separator/>
      </w:r>
    </w:p>
  </w:footnote>
  <w:footnote w:type="continuationSeparator" w:id="0">
    <w:p w:rsidR="00691F53" w:rsidRDefault="00691F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53"/>
    <w:rsid w:val="001A7C09"/>
    <w:rsid w:val="00577BD5"/>
    <w:rsid w:val="00656CBA"/>
    <w:rsid w:val="00691F53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A8FD2"/>
  <w15:chartTrackingRefBased/>
  <w15:docId w15:val="{CCB21A1F-3B4F-4DD2-8B98-676C89E6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2017-03-20T15:22:00Z</dcterms:created>
  <dcterms:modified xsi:type="dcterms:W3CDTF">2017-03-20T15:23:00Z</dcterms:modified>
</cp:coreProperties>
</file>